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41832" w14:textId="77777777" w:rsidR="00CA005A" w:rsidRDefault="00CA005A" w:rsidP="00CA005A">
      <w:pPr>
        <w:pStyle w:val="NoSpacing"/>
      </w:pPr>
      <w:r>
        <w:rPr>
          <w:u w:val="single"/>
        </w:rPr>
        <w:t>George PLANTAGENET</w:t>
      </w:r>
      <w:r>
        <w:t xml:space="preserve">   </w:t>
      </w:r>
      <w:proofErr w:type="gramStart"/>
      <w:r>
        <w:t xml:space="preserve">   (</w:t>
      </w:r>
      <w:proofErr w:type="gramEnd"/>
      <w:r>
        <w:t>fl.1467)</w:t>
      </w:r>
    </w:p>
    <w:p w14:paraId="27E0F88D" w14:textId="77777777" w:rsidR="00CA005A" w:rsidRDefault="00CA005A" w:rsidP="00CA005A">
      <w:pPr>
        <w:pStyle w:val="NoSpacing"/>
      </w:pPr>
      <w:r>
        <w:t>Duke of Clarence.</w:t>
      </w:r>
    </w:p>
    <w:p w14:paraId="7CAC1083" w14:textId="77777777" w:rsidR="00CA005A" w:rsidRDefault="00CA005A" w:rsidP="00CA005A">
      <w:pPr>
        <w:pStyle w:val="NoSpacing"/>
      </w:pPr>
    </w:p>
    <w:p w14:paraId="700262E1" w14:textId="77777777" w:rsidR="00CA005A" w:rsidRDefault="00CA005A" w:rsidP="00CA005A">
      <w:pPr>
        <w:pStyle w:val="NoSpacing"/>
      </w:pPr>
    </w:p>
    <w:p w14:paraId="26984428" w14:textId="77777777" w:rsidR="00CA005A" w:rsidRDefault="00CA005A" w:rsidP="00CA005A">
      <w:pPr>
        <w:pStyle w:val="NoSpacing"/>
      </w:pPr>
      <w:r>
        <w:t xml:space="preserve">  2 Dec.1467</w:t>
      </w:r>
      <w:r>
        <w:tab/>
        <w:t xml:space="preserve">He was granted an </w:t>
      </w:r>
      <w:proofErr w:type="spellStart"/>
      <w:r>
        <w:t>indult</w:t>
      </w:r>
      <w:proofErr w:type="spellEnd"/>
      <w:r>
        <w:t xml:space="preserve"> of plenary remission.</w:t>
      </w:r>
    </w:p>
    <w:p w14:paraId="3A7B7418" w14:textId="77777777" w:rsidR="00CA005A" w:rsidRDefault="00CA005A" w:rsidP="00CA005A">
      <w:pPr>
        <w:pStyle w:val="NoSpacing"/>
        <w:ind w:left="1440"/>
      </w:pPr>
      <w:r>
        <w:t>(“Supplications from England and Wales in the Registers of the Apostolic Penitentiary, 1410-1503”, volume II 1464-1492 p.95 note 138)</w:t>
      </w:r>
    </w:p>
    <w:p w14:paraId="2D219416" w14:textId="77777777" w:rsidR="00CA005A" w:rsidRDefault="00CA005A" w:rsidP="00CA005A">
      <w:pPr>
        <w:pStyle w:val="NoSpacing"/>
      </w:pPr>
      <w:r>
        <w:t>10 Dec.</w:t>
      </w:r>
      <w:r>
        <w:tab/>
        <w:t xml:space="preserve">He sought </w:t>
      </w:r>
      <w:proofErr w:type="spellStart"/>
      <w:r>
        <w:t>littere</w:t>
      </w:r>
      <w:proofErr w:type="spellEnd"/>
      <w:r>
        <w:t xml:space="preserve"> </w:t>
      </w:r>
      <w:proofErr w:type="spellStart"/>
      <w:r>
        <w:t>confessionales</w:t>
      </w:r>
      <w:proofErr w:type="spellEnd"/>
      <w:r>
        <w:t xml:space="preserve"> [ a license to have a perpetual altar or to</w:t>
      </w:r>
    </w:p>
    <w:p w14:paraId="7C3AE1E3" w14:textId="77777777" w:rsidR="00CA005A" w:rsidRDefault="00CA005A" w:rsidP="00CA005A">
      <w:pPr>
        <w:pStyle w:val="NoSpacing"/>
      </w:pPr>
      <w:r>
        <w:tab/>
      </w:r>
      <w:r>
        <w:tab/>
        <w:t xml:space="preserve">appoint a personal </w:t>
      </w:r>
      <w:proofErr w:type="gramStart"/>
      <w:r>
        <w:t>confessor ]</w:t>
      </w:r>
      <w:proofErr w:type="gramEnd"/>
      <w:r>
        <w:t>. Approved.</w:t>
      </w:r>
    </w:p>
    <w:p w14:paraId="79F8AFC2" w14:textId="77777777" w:rsidR="00CA005A" w:rsidRDefault="00CA005A" w:rsidP="00CA005A">
      <w:pPr>
        <w:pStyle w:val="NoSpacing"/>
        <w:ind w:left="1440"/>
      </w:pPr>
      <w:r>
        <w:t>(“Supplications from England and Wales in the Registers of the Apostolic Penitentiary, 1410-1503”, volume II 1464-1492 p.95)</w:t>
      </w:r>
    </w:p>
    <w:p w14:paraId="547B8DB3" w14:textId="77777777" w:rsidR="00CA005A" w:rsidRDefault="00CA005A" w:rsidP="00CA005A">
      <w:pPr>
        <w:pStyle w:val="NoSpacing"/>
      </w:pPr>
      <w:r>
        <w:t>14 Mar.1468</w:t>
      </w:r>
      <w:r>
        <w:tab/>
        <w:t>He was granted a papal dispensation so that he could marry Isabel,</w:t>
      </w:r>
    </w:p>
    <w:p w14:paraId="22F7FF58" w14:textId="77777777" w:rsidR="00CA005A" w:rsidRDefault="00CA005A" w:rsidP="00CA005A">
      <w:pPr>
        <w:pStyle w:val="NoSpacing"/>
      </w:pPr>
      <w:r>
        <w:tab/>
      </w:r>
      <w:r>
        <w:tab/>
        <w:t xml:space="preserve">daughter of Richard Neville, Earl of Warwick.  (ibid. </w:t>
      </w:r>
      <w:proofErr w:type="gramStart"/>
      <w:r>
        <w:t>note</w:t>
      </w:r>
      <w:proofErr w:type="gramEnd"/>
      <w:r>
        <w:t xml:space="preserve"> 138)</w:t>
      </w:r>
    </w:p>
    <w:p w14:paraId="1F0B9B5A" w14:textId="77777777" w:rsidR="00CA005A" w:rsidRDefault="00CA005A" w:rsidP="00CA005A">
      <w:pPr>
        <w:pStyle w:val="NoSpacing"/>
      </w:pPr>
      <w:r>
        <w:t>31 Jul.</w:t>
      </w:r>
      <w:r>
        <w:tab/>
      </w:r>
      <w:r>
        <w:tab/>
        <w:t>He was granted a licence to have a portable altar.  (ibid.)</w:t>
      </w:r>
    </w:p>
    <w:p w14:paraId="1B539102" w14:textId="77777777" w:rsidR="00CA005A" w:rsidRDefault="00CA005A" w:rsidP="00CA005A">
      <w:pPr>
        <w:pStyle w:val="NoSpacing"/>
      </w:pPr>
      <w:r>
        <w:t>28 Jul.</w:t>
      </w:r>
      <w:r>
        <w:tab/>
        <w:t>1469</w:t>
      </w:r>
      <w:r>
        <w:tab/>
        <w:t xml:space="preserve">He was granted an </w:t>
      </w:r>
      <w:proofErr w:type="spellStart"/>
      <w:r>
        <w:t>indult</w:t>
      </w:r>
      <w:proofErr w:type="spellEnd"/>
      <w:r>
        <w:t xml:space="preserve"> of plenary remission.  (ibid.)</w:t>
      </w:r>
    </w:p>
    <w:p w14:paraId="6FEEADE0" w14:textId="77777777" w:rsidR="00CA005A" w:rsidRDefault="00CA005A" w:rsidP="00CA005A">
      <w:pPr>
        <w:pStyle w:val="NoSpacing"/>
      </w:pPr>
    </w:p>
    <w:p w14:paraId="32915466" w14:textId="77777777" w:rsidR="00CA005A" w:rsidRDefault="00CA005A" w:rsidP="00CA005A">
      <w:pPr>
        <w:pStyle w:val="NoSpacing"/>
      </w:pPr>
    </w:p>
    <w:p w14:paraId="0C5FA7CC" w14:textId="77777777" w:rsidR="00CA005A" w:rsidRDefault="00CA005A" w:rsidP="00CA005A">
      <w:pPr>
        <w:pStyle w:val="NoSpacing"/>
      </w:pPr>
      <w:r>
        <w:t>19 December 2018</w:t>
      </w:r>
    </w:p>
    <w:p w14:paraId="4CB4EF50" w14:textId="77777777" w:rsidR="006B2F86" w:rsidRPr="00E71FC3" w:rsidRDefault="00CA00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3682A" w14:textId="77777777" w:rsidR="00CA005A" w:rsidRDefault="00CA005A" w:rsidP="00E71FC3">
      <w:pPr>
        <w:spacing w:after="0" w:line="240" w:lineRule="auto"/>
      </w:pPr>
      <w:r>
        <w:separator/>
      </w:r>
    </w:p>
  </w:endnote>
  <w:endnote w:type="continuationSeparator" w:id="0">
    <w:p w14:paraId="026737C8" w14:textId="77777777" w:rsidR="00CA005A" w:rsidRDefault="00CA00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2F1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F5E62" w14:textId="77777777" w:rsidR="00CA005A" w:rsidRDefault="00CA005A" w:rsidP="00E71FC3">
      <w:pPr>
        <w:spacing w:after="0" w:line="240" w:lineRule="auto"/>
      </w:pPr>
      <w:r>
        <w:separator/>
      </w:r>
    </w:p>
  </w:footnote>
  <w:footnote w:type="continuationSeparator" w:id="0">
    <w:p w14:paraId="7DB271E4" w14:textId="77777777" w:rsidR="00CA005A" w:rsidRDefault="00CA00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5A"/>
    <w:rsid w:val="001A7C09"/>
    <w:rsid w:val="00577BD5"/>
    <w:rsid w:val="00656CBA"/>
    <w:rsid w:val="006A1F77"/>
    <w:rsid w:val="00733BE7"/>
    <w:rsid w:val="00AB52E8"/>
    <w:rsid w:val="00B16D3F"/>
    <w:rsid w:val="00BB41AC"/>
    <w:rsid w:val="00CA00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6D3E9"/>
  <w15:chartTrackingRefBased/>
  <w15:docId w15:val="{C30244A0-9C41-4C3B-A54A-C9DB039A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2018-12-22T20:41:00Z</dcterms:created>
  <dcterms:modified xsi:type="dcterms:W3CDTF">2018-12-22T20:43:00Z</dcterms:modified>
</cp:coreProperties>
</file>